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E489E" w14:textId="77777777" w:rsidR="00611866" w:rsidRDefault="00611866" w:rsidP="00611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PYKENHAM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73496F7" w14:textId="77777777" w:rsidR="00611866" w:rsidRDefault="00611866" w:rsidP="006118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9032BD" w14:textId="77777777" w:rsidR="00611866" w:rsidRDefault="00611866" w:rsidP="006118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F72832" w14:textId="77777777" w:rsidR="00611866" w:rsidRDefault="00611866" w:rsidP="00611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41CDCE18" w14:textId="77777777" w:rsidR="00611866" w:rsidRDefault="00611866" w:rsidP="00611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0F6856F3" w14:textId="77777777" w:rsidR="00611866" w:rsidRDefault="00611866" w:rsidP="00611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, the taxes of a fifteenth and a tenth.</w:t>
      </w:r>
    </w:p>
    <w:p w14:paraId="30DC4ECB" w14:textId="77777777" w:rsidR="00611866" w:rsidRDefault="00611866" w:rsidP="00611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0EC78329" w14:textId="77777777" w:rsidR="00611866" w:rsidRDefault="00611866" w:rsidP="006118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FF8554" w14:textId="77777777" w:rsidR="00611866" w:rsidRDefault="00611866" w:rsidP="006118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AA9B4A" w14:textId="77777777" w:rsidR="00611866" w:rsidRDefault="00611866" w:rsidP="006118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p w14:paraId="60F2127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B1331" w14:textId="77777777" w:rsidR="00611866" w:rsidRDefault="00611866" w:rsidP="009139A6">
      <w:r>
        <w:separator/>
      </w:r>
    </w:p>
  </w:endnote>
  <w:endnote w:type="continuationSeparator" w:id="0">
    <w:p w14:paraId="4238FD62" w14:textId="77777777" w:rsidR="00611866" w:rsidRDefault="006118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1AC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E7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858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BC111" w14:textId="77777777" w:rsidR="00611866" w:rsidRDefault="00611866" w:rsidP="009139A6">
      <w:r>
        <w:separator/>
      </w:r>
    </w:p>
  </w:footnote>
  <w:footnote w:type="continuationSeparator" w:id="0">
    <w:p w14:paraId="6E9D658F" w14:textId="77777777" w:rsidR="00611866" w:rsidRDefault="006118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1BE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C42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EFD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866"/>
    <w:rsid w:val="000666E0"/>
    <w:rsid w:val="002510B7"/>
    <w:rsid w:val="005C130B"/>
    <w:rsid w:val="0061186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103EE"/>
  <w15:chartTrackingRefBased/>
  <w15:docId w15:val="{6033ED24-BA4C-4DCE-9206-B4163F1B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2021-10-28T19:39:00Z</dcterms:created>
  <dcterms:modified xsi:type="dcterms:W3CDTF">2021-10-28T19:41:00Z</dcterms:modified>
</cp:coreProperties>
</file>